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1E052722" w:rsidR="00C44B8B" w:rsidRPr="00AF5EC1" w:rsidRDefault="00AF5EC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2293787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734C6C53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76A7C" w:rsidRPr="00276A7C">
        <w:rPr>
          <w:b/>
          <w:sz w:val="26"/>
          <w:szCs w:val="26"/>
        </w:rPr>
        <w:t>Гаситель вибрации ГВП(М)-1,6-11-400</w:t>
      </w:r>
      <w:r>
        <w:rPr>
          <w:b/>
          <w:sz w:val="26"/>
          <w:szCs w:val="26"/>
        </w:rPr>
        <w:t>)</w:t>
      </w:r>
      <w:r w:rsidR="00AF5EC1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A068895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E60BE1">
        <w:rPr>
          <w:sz w:val="24"/>
          <w:szCs w:val="24"/>
        </w:rPr>
        <w:t>ТУ 3449-015</w:t>
      </w:r>
      <w:r w:rsidR="00A17DCF" w:rsidRPr="001A7FCA">
        <w:rPr>
          <w:sz w:val="24"/>
          <w:szCs w:val="24"/>
        </w:rPr>
        <w:t>-</w:t>
      </w:r>
      <w:r w:rsidR="00E60BE1">
        <w:rPr>
          <w:sz w:val="24"/>
          <w:szCs w:val="24"/>
        </w:rPr>
        <w:t>84716711</w:t>
      </w:r>
      <w:r w:rsidR="00A17DCF" w:rsidRPr="001A7FCA">
        <w:rPr>
          <w:sz w:val="24"/>
          <w:szCs w:val="24"/>
        </w:rPr>
        <w:t>-20</w:t>
      </w:r>
      <w:r w:rsidR="00E60BE1">
        <w:rPr>
          <w:sz w:val="24"/>
          <w:szCs w:val="24"/>
        </w:rPr>
        <w:t>09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34CE5012" w:rsidR="00BE1FB3" w:rsidRDefault="00E60BE1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E60BE1">
        <w:rPr>
          <w:noProof/>
          <w:sz w:val="24"/>
          <w:szCs w:val="24"/>
        </w:rPr>
        <w:drawing>
          <wp:inline distT="0" distB="0" distL="0" distR="0" wp14:anchorId="7AEC2D18" wp14:editId="34C8DE20">
            <wp:extent cx="5178771" cy="191885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8771" cy="191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0BE1">
        <w:rPr>
          <w:noProof/>
          <w:sz w:val="24"/>
          <w:szCs w:val="24"/>
        </w:rPr>
        <w:drawing>
          <wp:inline distT="0" distB="0" distL="0" distR="0" wp14:anchorId="69E28BF7" wp14:editId="6D45C789">
            <wp:extent cx="3285715" cy="1542857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5715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254EE" w14:textId="77777777" w:rsidR="00AF5EC1" w:rsidRDefault="00AF5EC1" w:rsidP="00AF5EC1">
      <w:pPr>
        <w:tabs>
          <w:tab w:val="left" w:pos="1134"/>
        </w:tabs>
        <w:ind w:right="616" w:firstLine="709"/>
        <w:jc w:val="left"/>
        <w:rPr>
          <w:sz w:val="24"/>
          <w:szCs w:val="24"/>
        </w:rPr>
      </w:pPr>
      <w:r>
        <w:rPr>
          <w:sz w:val="24"/>
          <w:szCs w:val="24"/>
        </w:rPr>
        <w:t>Таблица:</w:t>
      </w:r>
    </w:p>
    <w:tbl>
      <w:tblPr>
        <w:tblW w:w="10005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222"/>
        <w:gridCol w:w="1151"/>
        <w:gridCol w:w="989"/>
        <w:gridCol w:w="957"/>
        <w:gridCol w:w="989"/>
        <w:gridCol w:w="989"/>
        <w:gridCol w:w="989"/>
        <w:gridCol w:w="1719"/>
      </w:tblGrid>
      <w:tr w:rsidR="00AF5EC1" w14:paraId="49C418E1" w14:textId="77777777" w:rsidTr="00AF5EC1">
        <w:trPr>
          <w:jc w:val="center"/>
        </w:trPr>
        <w:tc>
          <w:tcPr>
            <w:tcW w:w="205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10E4B" w14:textId="77777777" w:rsidR="00AF5EC1" w:rsidRDefault="00AF5EC1">
            <w:pPr>
              <w:ind w:firstLine="0"/>
              <w:jc w:val="center"/>
              <w:textAlignment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Марка гасителя</w:t>
            </w:r>
          </w:p>
        </w:tc>
        <w:tc>
          <w:tcPr>
            <w:tcW w:w="10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9E394D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Диаметр провода </w:t>
            </w:r>
            <w:proofErr w:type="spellStart"/>
            <w:r>
              <w:rPr>
                <w:color w:val="000000"/>
                <w:szCs w:val="18"/>
              </w:rPr>
              <w:t>Dпр</w:t>
            </w:r>
            <w:proofErr w:type="spellEnd"/>
            <w:r>
              <w:rPr>
                <w:color w:val="000000"/>
                <w:szCs w:val="18"/>
              </w:rPr>
              <w:t>, мм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090196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Размеры, мм.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8E9D52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Расчетная частота, Гц</w:t>
            </w:r>
          </w:p>
        </w:tc>
        <w:tc>
          <w:tcPr>
            <w:tcW w:w="159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D365E15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Масса груза, кг.</w:t>
            </w:r>
          </w:p>
        </w:tc>
      </w:tr>
      <w:tr w:rsidR="00AF5EC1" w14:paraId="2A162F96" w14:textId="77777777" w:rsidTr="00AF5EC1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FB53FF" w14:textId="77777777" w:rsidR="00AF5EC1" w:rsidRDefault="00AF5EC1">
            <w:pPr>
              <w:ind w:firstLine="0"/>
              <w:jc w:val="left"/>
              <w:rPr>
                <w:color w:val="000000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D21275" w14:textId="77777777" w:rsidR="00AF5EC1" w:rsidRDefault="00AF5EC1">
            <w:pPr>
              <w:ind w:firstLine="0"/>
              <w:jc w:val="left"/>
              <w:rPr>
                <w:color w:val="000000"/>
                <w:szCs w:val="18"/>
              </w:rPr>
            </w:pP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1B14E1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proofErr w:type="spellStart"/>
            <w:r>
              <w:rPr>
                <w:color w:val="000000"/>
                <w:szCs w:val="18"/>
              </w:rPr>
              <w:t>dт</w:t>
            </w:r>
            <w:proofErr w:type="spellEnd"/>
          </w:p>
        </w:tc>
        <w:tc>
          <w:tcPr>
            <w:tcW w:w="8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FCEEC2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L</w:t>
            </w: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034FC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1-я</w:t>
            </w: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DD7D57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2-я</w:t>
            </w:r>
          </w:p>
        </w:tc>
        <w:tc>
          <w:tcPr>
            <w:tcW w:w="9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1E4B9F" w14:textId="77777777" w:rsidR="00AF5EC1" w:rsidRDefault="00AF5EC1">
            <w:pPr>
              <w:ind w:firstLine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3-я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47E482" w14:textId="77777777" w:rsidR="00AF5EC1" w:rsidRDefault="00AF5EC1">
            <w:pPr>
              <w:ind w:firstLine="0"/>
              <w:jc w:val="left"/>
              <w:rPr>
                <w:color w:val="000000"/>
                <w:szCs w:val="18"/>
              </w:rPr>
            </w:pPr>
          </w:p>
        </w:tc>
      </w:tr>
      <w:tr w:rsidR="00AF5EC1" w14:paraId="6C82D735" w14:textId="77777777" w:rsidTr="00AF5EC1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2C5799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ГВП-1,6-11-400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02954B6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11,1-20,0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A39293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3ADDAD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400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57329A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11,2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F3D2857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30,6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8418F1C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1C089A" w14:textId="77777777" w:rsidR="00AF5EC1" w:rsidRDefault="00AF5EC1">
            <w:pPr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1,6</w:t>
            </w:r>
          </w:p>
        </w:tc>
      </w:tr>
    </w:tbl>
    <w:p w14:paraId="16F2F9A2" w14:textId="77777777" w:rsidR="00E60BE1" w:rsidRDefault="00E60B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87798D" w14:textId="77777777" w:rsidR="00AF5EC1" w:rsidRDefault="00AF5EC1" w:rsidP="00AF5EC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064EE533" w14:textId="77777777" w:rsidR="00AF5EC1" w:rsidRDefault="00AF5EC1" w:rsidP="00AF5E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1BBB9A3D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18DF4B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603AFE83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42BF41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5B00E62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E24A36A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E9DDCDE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92F15CE" w14:textId="77777777" w:rsidR="00AF5EC1" w:rsidRDefault="00AF5EC1" w:rsidP="00AF5EC1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E643B8E" w14:textId="77777777" w:rsidR="00AF5EC1" w:rsidRDefault="00AF5EC1" w:rsidP="00AF5EC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64D8783" w14:textId="77777777" w:rsidR="00AF5EC1" w:rsidRDefault="00AF5EC1" w:rsidP="00AF5EC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75466AA" w14:textId="77777777" w:rsidR="00AF5EC1" w:rsidRDefault="00AF5EC1" w:rsidP="00AF5E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4BF33277" w14:textId="77777777" w:rsidR="00AF5EC1" w:rsidRDefault="00AF5EC1" w:rsidP="00AF5EC1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BE3ED99" w14:textId="77777777" w:rsidR="00AF5EC1" w:rsidRDefault="00AF5EC1" w:rsidP="00AF5E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021EF5C8" w14:textId="77777777" w:rsidR="00AF5EC1" w:rsidRDefault="00AF5EC1" w:rsidP="00AF5E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8C79C0C" w14:textId="77777777" w:rsidR="00AF5EC1" w:rsidRDefault="00AF5EC1" w:rsidP="00AF5EC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1CBA6084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5155E94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DA1734" w14:textId="77777777" w:rsidR="00AF5EC1" w:rsidRDefault="00AF5EC1" w:rsidP="00AF5EC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CB8EBA6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D351D44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9B08B01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4D15BEA" w14:textId="77777777" w:rsidR="00AF5EC1" w:rsidRDefault="00AF5EC1" w:rsidP="00AF5EC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EBFDC7A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179FE32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19C81C" w14:textId="77777777" w:rsidR="00AF5EC1" w:rsidRDefault="00AF5EC1" w:rsidP="00AF5EC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81ED56E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EEAF28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C27555" w14:textId="77777777" w:rsidR="00AF5EC1" w:rsidRDefault="00AF5EC1" w:rsidP="00AF5EC1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B1C3BFC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5360100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3D1174B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7777E3A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3232B6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6D0606F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31066E1" w14:textId="77777777" w:rsidR="00AF5EC1" w:rsidRDefault="00AF5EC1" w:rsidP="00AF5E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747966F" w14:textId="77777777" w:rsidR="00AF5EC1" w:rsidRDefault="00AF5EC1" w:rsidP="00AF5EC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0631237" w14:textId="77777777" w:rsidR="00AF5EC1" w:rsidRDefault="00AF5EC1" w:rsidP="00AF5EC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BEA56B" w14:textId="77777777" w:rsidR="00AF5EC1" w:rsidRDefault="00AF5EC1" w:rsidP="00AF5EC1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3DCC0C1" w14:textId="77777777" w:rsidR="00AF5EC1" w:rsidRDefault="00AF5EC1" w:rsidP="00AF5E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36DB7F82" w14:textId="77777777" w:rsidR="00AF5EC1" w:rsidRDefault="00AF5EC1" w:rsidP="00AF5E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90B4E" w14:textId="77777777" w:rsidR="00A64D66" w:rsidRDefault="00A64D66">
      <w:r>
        <w:separator/>
      </w:r>
    </w:p>
  </w:endnote>
  <w:endnote w:type="continuationSeparator" w:id="0">
    <w:p w14:paraId="0A1187C6" w14:textId="77777777" w:rsidR="00A64D66" w:rsidRDefault="00A64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E253F" w14:textId="77777777" w:rsidR="00A64D66" w:rsidRDefault="00A64D66">
      <w:r>
        <w:separator/>
      </w:r>
    </w:p>
  </w:footnote>
  <w:footnote w:type="continuationSeparator" w:id="0">
    <w:p w14:paraId="7918CEBD" w14:textId="77777777" w:rsidR="00A64D66" w:rsidRDefault="00A64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A7C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C3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0F86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014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D66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5EC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FAF1F321-84D8-4C49-9C96-AF61C6E0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9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CF036-E1B6-4002-B7D3-E8A1F6D8E3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2019-10-23T14:43:00Z</dcterms:created>
  <dcterms:modified xsi:type="dcterms:W3CDTF">2023-02-16T06:49:00Z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